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6B24" w14:textId="77777777" w:rsidR="00D82747" w:rsidRDefault="00D82747" w:rsidP="00D8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NASSH</w:t>
      </w:r>
      <w:r>
        <w:rPr>
          <w:rFonts w:cs="Times New Roman"/>
          <w:szCs w:val="24"/>
        </w:rPr>
        <w:t xml:space="preserve">       (fl.1406)</w:t>
      </w:r>
    </w:p>
    <w:p w14:paraId="5B130557" w14:textId="77777777" w:rsidR="00D82747" w:rsidRDefault="00D82747" w:rsidP="00D8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Deacon.</w:t>
      </w:r>
    </w:p>
    <w:p w14:paraId="03C0BC78" w14:textId="77777777" w:rsidR="00D82747" w:rsidRDefault="00D82747" w:rsidP="00D82747">
      <w:pPr>
        <w:pStyle w:val="NoSpacing"/>
        <w:rPr>
          <w:rFonts w:cs="Times New Roman"/>
          <w:szCs w:val="24"/>
        </w:rPr>
      </w:pPr>
    </w:p>
    <w:p w14:paraId="140AEBA3" w14:textId="77777777" w:rsidR="00D82747" w:rsidRDefault="00D82747" w:rsidP="00D82747">
      <w:pPr>
        <w:pStyle w:val="NoSpacing"/>
        <w:rPr>
          <w:rFonts w:cs="Times New Roman"/>
          <w:szCs w:val="24"/>
        </w:rPr>
      </w:pPr>
    </w:p>
    <w:p w14:paraId="1D94C288" w14:textId="60218361" w:rsidR="00D82747" w:rsidRDefault="00D82747" w:rsidP="00D8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Mar.1406</w:t>
      </w:r>
      <w:r>
        <w:rPr>
          <w:rFonts w:cs="Times New Roman"/>
          <w:szCs w:val="24"/>
        </w:rPr>
        <w:tab/>
        <w:t>He was granted letters dimissory to priests’ orders.</w:t>
      </w:r>
    </w:p>
    <w:p w14:paraId="6EF7A92E" w14:textId="77777777" w:rsidR="00D82747" w:rsidRPr="00E7711B" w:rsidRDefault="00D82747" w:rsidP="00D8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Repingdon 1405-1419 ed. Margaret </w:t>
      </w:r>
    </w:p>
    <w:p w14:paraId="2E224F62" w14:textId="77777777" w:rsidR="00D82747" w:rsidRDefault="00D82747" w:rsidP="00D82747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p.67)</w:t>
      </w:r>
    </w:p>
    <w:p w14:paraId="754C3E3C" w14:textId="77777777" w:rsidR="00D82747" w:rsidRDefault="00D82747" w:rsidP="00D82747">
      <w:pPr>
        <w:pStyle w:val="NoSpacing"/>
        <w:rPr>
          <w:rFonts w:cs="Times New Roman"/>
          <w:szCs w:val="24"/>
        </w:rPr>
      </w:pPr>
    </w:p>
    <w:p w14:paraId="08FC899F" w14:textId="77777777" w:rsidR="00D82747" w:rsidRDefault="00D82747" w:rsidP="00D82747">
      <w:pPr>
        <w:pStyle w:val="NoSpacing"/>
        <w:rPr>
          <w:rFonts w:cs="Times New Roman"/>
          <w:szCs w:val="24"/>
        </w:rPr>
      </w:pPr>
    </w:p>
    <w:p w14:paraId="5B385C1F" w14:textId="77777777" w:rsidR="00D82747" w:rsidRDefault="00D82747" w:rsidP="00D8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July 2024</w:t>
      </w:r>
    </w:p>
    <w:p w14:paraId="2CC05E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3FC8B" w14:textId="77777777" w:rsidR="00D82747" w:rsidRDefault="00D82747" w:rsidP="009139A6">
      <w:r>
        <w:separator/>
      </w:r>
    </w:p>
  </w:endnote>
  <w:endnote w:type="continuationSeparator" w:id="0">
    <w:p w14:paraId="0A59094D" w14:textId="77777777" w:rsidR="00D82747" w:rsidRDefault="00D827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0F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BD9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2C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15C0F" w14:textId="77777777" w:rsidR="00D82747" w:rsidRDefault="00D82747" w:rsidP="009139A6">
      <w:r>
        <w:separator/>
      </w:r>
    </w:p>
  </w:footnote>
  <w:footnote w:type="continuationSeparator" w:id="0">
    <w:p w14:paraId="537F9D2D" w14:textId="77777777" w:rsidR="00D82747" w:rsidRDefault="00D827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34D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2F8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C3B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747"/>
    <w:rsid w:val="000666E0"/>
    <w:rsid w:val="0023418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D8274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3C573"/>
  <w15:chartTrackingRefBased/>
  <w15:docId w15:val="{BB9B86BA-F356-485F-A2C3-0EAC200B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2024-09-18T19:04:00Z</dcterms:created>
  <dcterms:modified xsi:type="dcterms:W3CDTF">2024-09-18T19:05:00Z</dcterms:modified>
</cp:coreProperties>
</file>